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4C6BA" w14:textId="25B58DD6" w:rsidR="00B95088" w:rsidRDefault="00B95088" w:rsidP="00B950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WARNER</w:t>
      </w:r>
      <w:r>
        <w:rPr>
          <w:rFonts w:cs="Times New Roman"/>
          <w:szCs w:val="24"/>
        </w:rPr>
        <w:t xml:space="preserve">        (fl.1477)</w:t>
      </w:r>
    </w:p>
    <w:p w14:paraId="2738B38D" w14:textId="77777777" w:rsidR="00B95088" w:rsidRPr="00AB1A0A" w:rsidRDefault="00B95088" w:rsidP="00B95088">
      <w:pPr>
        <w:pStyle w:val="NoSpacing"/>
        <w:rPr>
          <w:rFonts w:cs="Times New Roman"/>
          <w:szCs w:val="24"/>
          <w:u w:val="single"/>
        </w:rPr>
      </w:pPr>
      <w:r>
        <w:rPr>
          <w:rFonts w:cs="Times New Roman"/>
          <w:szCs w:val="24"/>
        </w:rPr>
        <w:t>of London. Saddler.</w:t>
      </w:r>
    </w:p>
    <w:p w14:paraId="454CE3F1" w14:textId="77777777" w:rsidR="00B95088" w:rsidRDefault="00B95088" w:rsidP="00B95088">
      <w:pPr>
        <w:pStyle w:val="NoSpacing"/>
        <w:rPr>
          <w:rFonts w:cs="Times New Roman"/>
          <w:szCs w:val="24"/>
        </w:rPr>
      </w:pPr>
    </w:p>
    <w:p w14:paraId="31D16579" w14:textId="77777777" w:rsidR="00B95088" w:rsidRDefault="00B95088" w:rsidP="00B95088">
      <w:pPr>
        <w:pStyle w:val="NoSpacing"/>
        <w:rPr>
          <w:rFonts w:cs="Times New Roman"/>
          <w:szCs w:val="24"/>
        </w:rPr>
      </w:pPr>
    </w:p>
    <w:p w14:paraId="492EB364" w14:textId="77777777" w:rsidR="00B95088" w:rsidRDefault="00B95088" w:rsidP="00B950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Jam.1477</w:t>
      </w:r>
      <w:r>
        <w:rPr>
          <w:rFonts w:cs="Times New Roman"/>
          <w:szCs w:val="24"/>
        </w:rPr>
        <w:tab/>
        <w:t xml:space="preserve">He was one of those to whom John Langton of London, saddler(q.v.), </w:t>
      </w:r>
      <w:proofErr w:type="gramStart"/>
      <w:r>
        <w:rPr>
          <w:rFonts w:cs="Times New Roman"/>
          <w:szCs w:val="24"/>
        </w:rPr>
        <w:t>gifted</w:t>
      </w:r>
      <w:proofErr w:type="gramEnd"/>
    </w:p>
    <w:p w14:paraId="1FA4D467" w14:textId="77777777" w:rsidR="00B95088" w:rsidRDefault="00B95088" w:rsidP="00B950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</w:t>
      </w:r>
    </w:p>
    <w:p w14:paraId="11753B6D" w14:textId="77777777" w:rsidR="00B95088" w:rsidRDefault="00B95088" w:rsidP="00B95088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174)</w:t>
      </w:r>
    </w:p>
    <w:p w14:paraId="59758D6D" w14:textId="77777777" w:rsidR="00B95088" w:rsidRDefault="00B95088" w:rsidP="00B95088">
      <w:pPr>
        <w:pStyle w:val="NoSpacing"/>
        <w:rPr>
          <w:rFonts w:cs="Times New Roman"/>
          <w:szCs w:val="24"/>
        </w:rPr>
      </w:pPr>
    </w:p>
    <w:p w14:paraId="0DBF7DB8" w14:textId="77777777" w:rsidR="00B95088" w:rsidRDefault="00B95088" w:rsidP="00B95088">
      <w:pPr>
        <w:pStyle w:val="NoSpacing"/>
        <w:rPr>
          <w:rFonts w:cs="Times New Roman"/>
          <w:szCs w:val="24"/>
        </w:rPr>
      </w:pPr>
    </w:p>
    <w:p w14:paraId="0646BDA2" w14:textId="77777777" w:rsidR="00B95088" w:rsidRDefault="00B95088" w:rsidP="00B950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August 2023</w:t>
      </w:r>
    </w:p>
    <w:p w14:paraId="7DCB49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0FD80" w14:textId="77777777" w:rsidR="00B95088" w:rsidRDefault="00B95088" w:rsidP="009139A6">
      <w:r>
        <w:separator/>
      </w:r>
    </w:p>
  </w:endnote>
  <w:endnote w:type="continuationSeparator" w:id="0">
    <w:p w14:paraId="3825CABC" w14:textId="77777777" w:rsidR="00B95088" w:rsidRDefault="00B950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0FD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1A7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1AD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D74A0" w14:textId="77777777" w:rsidR="00B95088" w:rsidRDefault="00B95088" w:rsidP="009139A6">
      <w:r>
        <w:separator/>
      </w:r>
    </w:p>
  </w:footnote>
  <w:footnote w:type="continuationSeparator" w:id="0">
    <w:p w14:paraId="18D7E271" w14:textId="77777777" w:rsidR="00B95088" w:rsidRDefault="00B950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5F6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74F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F0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8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508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1BD46"/>
  <w15:chartTrackingRefBased/>
  <w15:docId w15:val="{8DCAA0E7-BC8C-4FFB-B35F-1DC8EB1F3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2023-08-27T20:34:00Z</dcterms:created>
  <dcterms:modified xsi:type="dcterms:W3CDTF">2023-08-27T20:36:00Z</dcterms:modified>
</cp:coreProperties>
</file>